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7F2D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Cecilia MELTON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d.1484)</w:t>
      </w:r>
    </w:p>
    <w:p w14:paraId="581DC227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8AE4616" w14:textId="77777777" w:rsidR="00C83BCB" w:rsidRDefault="00C83BCB" w:rsidP="00C83BCB">
      <w:pPr>
        <w:pStyle w:val="NoSpacing"/>
        <w:rPr>
          <w:rFonts w:cs="Times New Roman"/>
          <w:szCs w:val="24"/>
        </w:rPr>
      </w:pPr>
    </w:p>
    <w:p w14:paraId="20C36D65" w14:textId="77777777" w:rsidR="00C83BCB" w:rsidRDefault="00C83BCB" w:rsidP="00C83BCB">
      <w:pPr>
        <w:pStyle w:val="NoSpacing"/>
        <w:rPr>
          <w:rFonts w:cs="Times New Roman"/>
          <w:szCs w:val="24"/>
        </w:rPr>
      </w:pPr>
    </w:p>
    <w:p w14:paraId="04488666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Randal Mainwaring of </w:t>
      </w:r>
      <w:proofErr w:type="spellStart"/>
      <w:r>
        <w:rPr>
          <w:rFonts w:cs="Times New Roman"/>
          <w:szCs w:val="24"/>
        </w:rPr>
        <w:t>Peover</w:t>
      </w:r>
      <w:proofErr w:type="spellEnd"/>
      <w:r>
        <w:rPr>
          <w:rFonts w:cs="Times New Roman"/>
          <w:szCs w:val="24"/>
        </w:rPr>
        <w:t>, Cheshire.   (H.P. pp.583-4)</w:t>
      </w:r>
    </w:p>
    <w:p w14:paraId="6D58AE33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 = Thomas </w:t>
      </w:r>
      <w:proofErr w:type="spellStart"/>
      <w:r>
        <w:rPr>
          <w:rFonts w:cs="Times New Roman"/>
          <w:szCs w:val="24"/>
        </w:rPr>
        <w:t>Fouleshurst</w:t>
      </w:r>
      <w:proofErr w:type="spellEnd"/>
      <w:r>
        <w:rPr>
          <w:rFonts w:cs="Times New Roman"/>
          <w:szCs w:val="24"/>
        </w:rPr>
        <w:t xml:space="preserve"> of Crewe.   (ibid.)</w:t>
      </w:r>
    </w:p>
    <w:p w14:paraId="7E1FCEBD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Sir Robert.</w:t>
      </w:r>
    </w:p>
    <w:p w14:paraId="254B1E60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4DD90A23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p.115)</w:t>
      </w:r>
    </w:p>
    <w:p w14:paraId="1A66C293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3433D6B" w14:textId="77777777" w:rsidR="00C83BCB" w:rsidRDefault="00C83BCB" w:rsidP="00C83BC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 xml:space="preserve">2 = John Curson.   </w:t>
      </w:r>
      <w:r>
        <w:rPr>
          <w:rFonts w:cs="Times New Roman"/>
          <w:szCs w:val="24"/>
        </w:rPr>
        <w:t>(H.P. pp.583-4)</w:t>
      </w:r>
    </w:p>
    <w:p w14:paraId="75981EAA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7DD5611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3 = Sir John </w:t>
      </w:r>
      <w:proofErr w:type="gramStart"/>
      <w:r>
        <w:rPr>
          <w:rFonts w:eastAsia="Times New Roman" w:cs="Times New Roman"/>
          <w:szCs w:val="24"/>
        </w:rPr>
        <w:t>Melton(</w:t>
      </w:r>
      <w:proofErr w:type="gramEnd"/>
      <w:r>
        <w:rPr>
          <w:rFonts w:eastAsia="Times New Roman" w:cs="Times New Roman"/>
          <w:szCs w:val="24"/>
        </w:rPr>
        <w:t>d.1474)(q.v.).   (ibid.)</w:t>
      </w:r>
    </w:p>
    <w:p w14:paraId="313BC330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CBBC953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B275A88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Mar.1484</w:t>
      </w:r>
      <w:r>
        <w:rPr>
          <w:rFonts w:eastAsia="Times New Roman" w:cs="Times New Roman"/>
          <w:szCs w:val="24"/>
        </w:rPr>
        <w:tab/>
        <w:t>She died.</w:t>
      </w:r>
    </w:p>
    <w:p w14:paraId="1FC8E408" w14:textId="77777777" w:rsidR="00C83BCB" w:rsidRDefault="00C83BCB" w:rsidP="00C83BC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8E0CB76" w14:textId="77777777" w:rsidR="00C83BCB" w:rsidRDefault="00C83BCB" w:rsidP="00C83BC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p.115)</w:t>
      </w:r>
    </w:p>
    <w:p w14:paraId="62EA75C9" w14:textId="77777777" w:rsidR="00C83BCB" w:rsidRDefault="00C83BCB" w:rsidP="00C83B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Alton, Hampshire, into her lands.</w:t>
      </w:r>
    </w:p>
    <w:p w14:paraId="57B58D0A" w14:textId="77777777" w:rsidR="00C83BCB" w:rsidRDefault="00C83BCB" w:rsidP="00C83B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6AF09D7C" w14:textId="77777777" w:rsidR="00C83BCB" w:rsidRDefault="00C83BCB" w:rsidP="00C83BCB">
      <w:pPr>
        <w:pStyle w:val="NoSpacing"/>
        <w:rPr>
          <w:rFonts w:eastAsia="Times New Roman" w:cs="Times New Roman"/>
          <w:szCs w:val="24"/>
        </w:rPr>
      </w:pPr>
    </w:p>
    <w:p w14:paraId="2BD68A9F" w14:textId="77777777" w:rsidR="00C83BCB" w:rsidRDefault="00C83BCB" w:rsidP="00C83BCB">
      <w:pPr>
        <w:pStyle w:val="NoSpacing"/>
        <w:rPr>
          <w:rFonts w:eastAsia="Times New Roman" w:cs="Times New Roman"/>
          <w:szCs w:val="24"/>
        </w:rPr>
      </w:pPr>
    </w:p>
    <w:p w14:paraId="6090B0E1" w14:textId="77777777" w:rsidR="00C83BCB" w:rsidRDefault="00C83BCB" w:rsidP="00C83B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September 2023</w:t>
      </w:r>
    </w:p>
    <w:p w14:paraId="427A47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1323" w14:textId="77777777" w:rsidR="00C83BCB" w:rsidRDefault="00C83BCB" w:rsidP="009139A6">
      <w:r>
        <w:separator/>
      </w:r>
    </w:p>
  </w:endnote>
  <w:endnote w:type="continuationSeparator" w:id="0">
    <w:p w14:paraId="3B4BACF2" w14:textId="77777777" w:rsidR="00C83BCB" w:rsidRDefault="00C83B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5D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5B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FD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19CF8" w14:textId="77777777" w:rsidR="00C83BCB" w:rsidRDefault="00C83BCB" w:rsidP="009139A6">
      <w:r>
        <w:separator/>
      </w:r>
    </w:p>
  </w:footnote>
  <w:footnote w:type="continuationSeparator" w:id="0">
    <w:p w14:paraId="0656ACC3" w14:textId="77777777" w:rsidR="00C83BCB" w:rsidRDefault="00C83B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AF7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6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3E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B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3BC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0C13A"/>
  <w15:chartTrackingRefBased/>
  <w15:docId w15:val="{88D420AC-D80D-4E3E-B6F9-9ABEE793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2023-09-02T20:26:00Z</dcterms:created>
  <dcterms:modified xsi:type="dcterms:W3CDTF">2023-09-02T20:27:00Z</dcterms:modified>
</cp:coreProperties>
</file>